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87CD9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OLNEY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74A6248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Bexley, Sussex.</w:t>
      </w:r>
    </w:p>
    <w:p w14:paraId="6BA928A3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8F62A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89A53" w14:textId="77777777" w:rsidR="00C75AEF" w:rsidRDefault="00C75AEF" w:rsidP="00C75AE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Sussex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253FAB" w14:textId="77777777" w:rsidR="00C75AEF" w:rsidRDefault="00C75AEF" w:rsidP="00C75AE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52082A9C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1E5771F3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BB3180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6B425" w14:textId="77777777" w:rsidR="00C75AEF" w:rsidRDefault="00C75AEF" w:rsidP="00C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7A1B51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15E58" w14:textId="77777777" w:rsidR="00C75AEF" w:rsidRDefault="00C75AEF" w:rsidP="009139A6">
      <w:r>
        <w:separator/>
      </w:r>
    </w:p>
  </w:endnote>
  <w:endnote w:type="continuationSeparator" w:id="0">
    <w:p w14:paraId="09101FCA" w14:textId="77777777" w:rsidR="00C75AEF" w:rsidRDefault="00C75A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14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FB9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6C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04CDE" w14:textId="77777777" w:rsidR="00C75AEF" w:rsidRDefault="00C75AEF" w:rsidP="009139A6">
      <w:r>
        <w:separator/>
      </w:r>
    </w:p>
  </w:footnote>
  <w:footnote w:type="continuationSeparator" w:id="0">
    <w:p w14:paraId="26D56255" w14:textId="77777777" w:rsidR="00C75AEF" w:rsidRDefault="00C75A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52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79E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30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AE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5AE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BFCE5"/>
  <w15:chartTrackingRefBased/>
  <w15:docId w15:val="{12767362-4808-46F2-82F8-98275F44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2021-05-29T18:54:00Z</dcterms:created>
  <dcterms:modified xsi:type="dcterms:W3CDTF">2021-05-29T18:54:00Z</dcterms:modified>
</cp:coreProperties>
</file>